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A47AA" w14:textId="7C78F867" w:rsidR="006B2F86" w:rsidRDefault="004D5CF4" w:rsidP="00E71FC3">
      <w:pPr>
        <w:pStyle w:val="NoSpacing"/>
      </w:pPr>
      <w:r>
        <w:rPr>
          <w:u w:val="single"/>
        </w:rPr>
        <w:t>Joan MILBORN</w:t>
      </w:r>
      <w:r>
        <w:t xml:space="preserve">  </w:t>
      </w:r>
      <w:proofErr w:type="gramStart"/>
      <w:r>
        <w:t xml:space="preserve">   (</w:t>
      </w:r>
      <w:proofErr w:type="gramEnd"/>
      <w:r>
        <w:t>fl.1450)</w:t>
      </w:r>
    </w:p>
    <w:p w14:paraId="47DE806D" w14:textId="3DF1BCED" w:rsidR="004D5CF4" w:rsidRDefault="004D5CF4" w:rsidP="00E71FC3">
      <w:pPr>
        <w:pStyle w:val="NoSpacing"/>
      </w:pPr>
    </w:p>
    <w:p w14:paraId="7DE99614" w14:textId="052F7022" w:rsidR="004D5CF4" w:rsidRDefault="004D5CF4" w:rsidP="00E71FC3">
      <w:pPr>
        <w:pStyle w:val="NoSpacing"/>
      </w:pPr>
    </w:p>
    <w:p w14:paraId="07ED8D5D" w14:textId="1430F7C6" w:rsidR="004D5CF4" w:rsidRDefault="004D5CF4" w:rsidP="00E71FC3">
      <w:pPr>
        <w:pStyle w:val="NoSpacing"/>
      </w:pPr>
      <w:r>
        <w:t xml:space="preserve">Daughter of John </w:t>
      </w:r>
      <w:proofErr w:type="spellStart"/>
      <w:r>
        <w:t>Milborn</w:t>
      </w:r>
      <w:proofErr w:type="spellEnd"/>
      <w:r>
        <w:t>.   (E.D.B. p.184)</w:t>
      </w:r>
    </w:p>
    <w:p w14:paraId="359E129D" w14:textId="6449E996" w:rsidR="004D5CF4" w:rsidRDefault="004D5CF4" w:rsidP="004D5CF4">
      <w:pPr>
        <w:pStyle w:val="NoSpacing"/>
      </w:pPr>
      <w:r>
        <w:t xml:space="preserve">= John </w:t>
      </w:r>
      <w:proofErr w:type="gramStart"/>
      <w:r>
        <w:t>Englefield(</w:t>
      </w:r>
      <w:proofErr w:type="spellStart"/>
      <w:proofErr w:type="gramEnd"/>
      <w:r>
        <w:t>d.pre</w:t>
      </w:r>
      <w:proofErr w:type="spellEnd"/>
      <w:r>
        <w:t xml:space="preserve"> 1473)(q.v.).   (ibid.)</w:t>
      </w:r>
    </w:p>
    <w:p w14:paraId="02930925" w14:textId="31453D8A" w:rsidR="004D5CF4" w:rsidRDefault="004D5CF4" w:rsidP="004D5CF4">
      <w:pPr>
        <w:pStyle w:val="NoSpacing"/>
      </w:pPr>
      <w:r>
        <w:t>Son:   Sir Thomas(q.v.).   (ibid.)</w:t>
      </w:r>
    </w:p>
    <w:p w14:paraId="4856AEF3" w14:textId="4082759F" w:rsidR="004D5CF4" w:rsidRDefault="004D5CF4" w:rsidP="004D5CF4">
      <w:pPr>
        <w:pStyle w:val="NoSpacing"/>
      </w:pPr>
    </w:p>
    <w:p w14:paraId="67E72A54" w14:textId="2A4FC2FE" w:rsidR="004D5CF4" w:rsidRDefault="004D5CF4" w:rsidP="004D5CF4">
      <w:pPr>
        <w:pStyle w:val="NoSpacing"/>
      </w:pPr>
    </w:p>
    <w:p w14:paraId="50F84205" w14:textId="22BBBD94" w:rsidR="004D5CF4" w:rsidRPr="004D5CF4" w:rsidRDefault="004D5CF4" w:rsidP="004D5CF4">
      <w:pPr>
        <w:pStyle w:val="NoSpacing"/>
      </w:pPr>
      <w:r>
        <w:t>27 March 2018</w:t>
      </w:r>
      <w:bookmarkStart w:id="0" w:name="_GoBack"/>
      <w:bookmarkEnd w:id="0"/>
    </w:p>
    <w:sectPr w:rsidR="004D5CF4" w:rsidRPr="004D5C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6EAC4" w14:textId="77777777" w:rsidR="004D5CF4" w:rsidRDefault="004D5CF4" w:rsidP="00E71FC3">
      <w:pPr>
        <w:spacing w:after="0" w:line="240" w:lineRule="auto"/>
      </w:pPr>
      <w:r>
        <w:separator/>
      </w:r>
    </w:p>
  </w:endnote>
  <w:endnote w:type="continuationSeparator" w:id="0">
    <w:p w14:paraId="3F036FA7" w14:textId="77777777" w:rsidR="004D5CF4" w:rsidRDefault="004D5C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0DB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C373F" w14:textId="77777777" w:rsidR="004D5CF4" w:rsidRDefault="004D5CF4" w:rsidP="00E71FC3">
      <w:pPr>
        <w:spacing w:after="0" w:line="240" w:lineRule="auto"/>
      </w:pPr>
      <w:r>
        <w:separator/>
      </w:r>
    </w:p>
  </w:footnote>
  <w:footnote w:type="continuationSeparator" w:id="0">
    <w:p w14:paraId="1EA49E1C" w14:textId="77777777" w:rsidR="004D5CF4" w:rsidRDefault="004D5C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CF4"/>
    <w:rsid w:val="001A7C09"/>
    <w:rsid w:val="004D5CF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5E824"/>
  <w15:chartTrackingRefBased/>
  <w15:docId w15:val="{0E43D53C-5592-4813-81C4-3CFB4AA0F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2018-03-27T13:34:00Z</dcterms:created>
  <dcterms:modified xsi:type="dcterms:W3CDTF">2018-03-27T13:36:00Z</dcterms:modified>
</cp:coreProperties>
</file>